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B929F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2074D726" w14:textId="51DC5427"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4917AF">
        <w:rPr>
          <w:color w:val="808080" w:themeColor="background1" w:themeShade="80"/>
          <w:sz w:val="24"/>
        </w:rPr>
        <w:t>84bis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10053A">
        <w:rPr>
          <w:color w:val="808080" w:themeColor="background1" w:themeShade="80"/>
          <w:sz w:val="24"/>
          <w:szCs w:val="24"/>
        </w:rPr>
        <w:t>1711421</w:t>
      </w:r>
      <w:bookmarkStart w:id="13" w:name="_GoBack"/>
      <w:bookmarkEnd w:id="13"/>
    </w:p>
    <w:p w14:paraId="3D6E8A2C" w14:textId="40E453B8" w:rsidR="00D73CC8" w:rsidRDefault="004917AF" w:rsidP="00D73CC8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Dubrovnik, Croatia</w:t>
      </w:r>
      <w:r w:rsidR="00D73CC8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9</w:t>
      </w:r>
      <w:r w:rsidR="00D73CC8">
        <w:rPr>
          <w:color w:val="808080" w:themeColor="background1" w:themeShade="80"/>
          <w:sz w:val="24"/>
        </w:rPr>
        <w:t xml:space="preserve"> </w:t>
      </w:r>
      <w:r w:rsidR="00D73CC8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13</w:t>
      </w:r>
      <w:r w:rsidR="00D73CC8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October</w:t>
      </w:r>
      <w:r w:rsidR="00D73CC8">
        <w:rPr>
          <w:color w:val="808080" w:themeColor="background1" w:themeShade="80"/>
          <w:sz w:val="24"/>
        </w:rPr>
        <w:t>,</w:t>
      </w:r>
      <w:r>
        <w:rPr>
          <w:color w:val="808080" w:themeColor="background1" w:themeShade="80"/>
          <w:sz w:val="24"/>
        </w:rPr>
        <w:t xml:space="preserve"> 2017</w:t>
      </w:r>
    </w:p>
    <w:p w14:paraId="54B78AC2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05306FA" w14:textId="77777777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2C3F57C6" w14:textId="0BA90257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6D0E42">
        <w:rPr>
          <w:rFonts w:ascii="Arial" w:hAnsi="Arial" w:cs="Arial"/>
          <w:sz w:val="24"/>
          <w:szCs w:val="24"/>
          <w:lang w:val="en-US"/>
        </w:rPr>
        <w:t>TR36.716</w:t>
      </w:r>
      <w:r w:rsidR="002607A3">
        <w:rPr>
          <w:rFonts w:ascii="Arial" w:hAnsi="Arial" w:cs="Arial"/>
          <w:sz w:val="24"/>
          <w:szCs w:val="24"/>
          <w:lang w:val="en-US"/>
        </w:rPr>
        <w:t>v</w:t>
      </w:r>
      <w:r w:rsidR="006D0E42">
        <w:rPr>
          <w:rFonts w:ascii="Arial" w:hAnsi="Arial" w:cs="Arial"/>
          <w:sz w:val="24"/>
          <w:szCs w:val="24"/>
          <w:lang w:val="en-US"/>
        </w:rPr>
        <w:t>0.0.1</w:t>
      </w:r>
    </w:p>
    <w:p w14:paraId="15170E30" w14:textId="433BBB76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6D0E42" w:rsidRPr="006D0E42">
        <w:rPr>
          <w:rFonts w:ascii="Arial" w:eastAsia="宋体" w:hAnsi="Arial" w:cs="Arial"/>
          <w:sz w:val="24"/>
          <w:szCs w:val="24"/>
        </w:rPr>
        <w:t>Ext_B12_LTE</w:t>
      </w:r>
    </w:p>
    <w:p w14:paraId="30881750" w14:textId="22FBD412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B02DFB" w:rsidRPr="003A4F6F">
        <w:rPr>
          <w:rFonts w:ascii="Arial" w:hAnsi="Arial" w:cs="Arial"/>
          <w:sz w:val="24"/>
          <w:szCs w:val="24"/>
          <w:lang w:val="en-US"/>
        </w:rPr>
        <w:t>8.1</w:t>
      </w:r>
      <w:r w:rsidR="006D0E42">
        <w:rPr>
          <w:rFonts w:ascii="Arial" w:hAnsi="Arial" w:cs="Arial"/>
          <w:sz w:val="24"/>
          <w:szCs w:val="24"/>
          <w:lang w:val="en-US"/>
        </w:rPr>
        <w:t>4</w:t>
      </w:r>
      <w:r w:rsidR="00B02DFB" w:rsidRPr="003A4F6F">
        <w:rPr>
          <w:rFonts w:ascii="Arial" w:hAnsi="Arial" w:cs="Arial"/>
          <w:sz w:val="24"/>
          <w:szCs w:val="24"/>
          <w:lang w:val="en-US"/>
        </w:rPr>
        <w:t>.</w:t>
      </w:r>
      <w:r w:rsidR="002607A3">
        <w:rPr>
          <w:rFonts w:ascii="Arial" w:hAnsi="Arial" w:cs="Arial"/>
          <w:sz w:val="24"/>
          <w:szCs w:val="24"/>
          <w:lang w:val="en-US"/>
        </w:rPr>
        <w:t>1</w:t>
      </w:r>
    </w:p>
    <w:p w14:paraId="6FF323AA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5DAC1529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2DB4AF05" w14:textId="77777777" w:rsidR="00883C52" w:rsidRPr="00883C52" w:rsidRDefault="00883C52" w:rsidP="006871E5">
      <w:pPr>
        <w:pStyle w:val="Heading2"/>
        <w:rPr>
          <w:rFonts w:cs="Arial"/>
          <w:b/>
          <w:sz w:val="28"/>
          <w:szCs w:val="28"/>
          <w:lang w:val="en-US"/>
        </w:rPr>
      </w:pPr>
      <w:bookmarkStart w:id="14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sz w:val="28"/>
          <w:szCs w:val="28"/>
          <w:lang w:val="en-US"/>
        </w:rPr>
        <w:t>Abstract</w:t>
      </w:r>
      <w:r w:rsidR="006871E5" w:rsidRPr="00883C52">
        <w:rPr>
          <w:rFonts w:cs="Arial"/>
          <w:b/>
          <w:sz w:val="28"/>
          <w:szCs w:val="28"/>
          <w:lang w:val="en-US"/>
        </w:rPr>
        <w:t xml:space="preserve"> </w:t>
      </w:r>
    </w:p>
    <w:p w14:paraId="07AB2697" w14:textId="5F98441C" w:rsidR="006871E5" w:rsidRPr="006871E5" w:rsidRDefault="006871E5" w:rsidP="006871E5">
      <w:pPr>
        <w:pStyle w:val="Heading2"/>
        <w:rPr>
          <w:b/>
          <w:sz w:val="28"/>
          <w:szCs w:val="28"/>
          <w:lang w:val="en-US"/>
        </w:rPr>
      </w:pPr>
      <w:r w:rsidRPr="006871E5">
        <w:rPr>
          <w:rFonts w:ascii="Times New Roman" w:hAnsi="Times New Roman"/>
          <w:sz w:val="20"/>
          <w:szCs w:val="20"/>
          <w:lang w:val="en-US"/>
        </w:rPr>
        <w:t>TR</w:t>
      </w:r>
      <w:r w:rsidR="006D0E42">
        <w:rPr>
          <w:rFonts w:ascii="Times New Roman" w:hAnsi="Times New Roman"/>
          <w:sz w:val="20"/>
          <w:szCs w:val="20"/>
          <w:lang w:val="en-US"/>
        </w:rPr>
        <w:t xml:space="preserve"> skeleton for approval </w:t>
      </w:r>
    </w:p>
    <w:p w14:paraId="4BF4252E" w14:textId="77777777" w:rsidR="002F3F6C" w:rsidRPr="006871E5" w:rsidRDefault="00852E7F" w:rsidP="006871E5">
      <w:pPr>
        <w:pStyle w:val="Heading2"/>
        <w:numPr>
          <w:ilvl w:val="0"/>
          <w:numId w:val="3"/>
        </w:numPr>
        <w:ind w:left="570"/>
        <w:rPr>
          <w:b/>
          <w:sz w:val="28"/>
          <w:szCs w:val="28"/>
          <w:lang w:val="en-US"/>
        </w:rPr>
      </w:pPr>
      <w:r w:rsidRPr="006871E5">
        <w:rPr>
          <w:b/>
          <w:sz w:val="28"/>
          <w:szCs w:val="28"/>
          <w:lang w:val="en-US"/>
        </w:rPr>
        <w:t>Proposal</w:t>
      </w:r>
    </w:p>
    <w:p w14:paraId="68A75BC5" w14:textId="13C7E8D1" w:rsidR="006D0E42" w:rsidRDefault="006D0E42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TR skeleton includes two parts according to RP-172111.</w:t>
      </w:r>
      <w:r w:rsidR="003E3B22">
        <w:rPr>
          <w:rFonts w:eastAsia="Malgun Gothic"/>
          <w:lang w:val="en-US" w:eastAsia="ko-KR"/>
        </w:rPr>
        <w:t xml:space="preserve"> It is proposed to approve the skeleton including text in sections 4.1 and 4.2.</w:t>
      </w:r>
    </w:p>
    <w:p w14:paraId="6809FA12" w14:textId="3579821D" w:rsidR="006D0E42" w:rsidRDefault="006D0E42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Section 4.1 (Justification) is direct copy from RP-172111 with the exception of a reference replaced by direct link.</w:t>
      </w:r>
    </w:p>
    <w:p w14:paraId="704323A2" w14:textId="2C726715" w:rsidR="00852E7F" w:rsidRPr="00B32921" w:rsidRDefault="006D0E42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Section 4.2 (Objectives) is also a direct copy from RP-1721111</w:t>
      </w:r>
      <w:r w:rsidR="00852E7F" w:rsidRPr="00B32921">
        <w:rPr>
          <w:rFonts w:eastAsia="Malgun Gothic" w:hint="eastAsia"/>
          <w:lang w:val="en-US" w:eastAsia="ko-KR"/>
        </w:rPr>
        <w:t xml:space="preserve"> </w:t>
      </w:r>
    </w:p>
    <w:bookmarkEnd w:id="14"/>
    <w:p w14:paraId="5227370A" w14:textId="4E7B0400" w:rsidR="002F3F6C" w:rsidRPr="00852E7F" w:rsidRDefault="002F3F6C" w:rsidP="002F3F6C">
      <w:pPr>
        <w:spacing w:after="0"/>
        <w:ind w:left="426" w:hanging="426"/>
      </w:pPr>
    </w:p>
    <w:p w14:paraId="457760FC" w14:textId="77777777" w:rsidR="00CB2779" w:rsidRPr="00CB2779" w:rsidRDefault="00CB2779" w:rsidP="00CB2779">
      <w:pPr>
        <w:spacing w:after="60"/>
        <w:ind w:left="426" w:hanging="426"/>
        <w:rPr>
          <w:bCs/>
        </w:rPr>
      </w:pPr>
    </w:p>
    <w:sectPr w:rsidR="00CB2779" w:rsidRPr="00CB2779" w:rsidSect="00634F0C">
      <w:headerReference w:type="default" r:id="rId8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24646" w14:textId="77777777" w:rsidR="00577B88" w:rsidRDefault="00577B88">
      <w:r>
        <w:separator/>
      </w:r>
    </w:p>
  </w:endnote>
  <w:endnote w:type="continuationSeparator" w:id="0">
    <w:p w14:paraId="3A71340C" w14:textId="77777777" w:rsidR="00577B88" w:rsidRDefault="0057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000000000000000"/>
    <w:charset w:val="01"/>
    <w:family w:val="roman"/>
    <w:notTrueType/>
    <w:pitch w:val="variable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EE1F3" w14:textId="77777777" w:rsidR="00577B88" w:rsidRDefault="00577B88">
      <w:r>
        <w:separator/>
      </w:r>
    </w:p>
  </w:footnote>
  <w:footnote w:type="continuationSeparator" w:id="0">
    <w:p w14:paraId="6145A01E" w14:textId="77777777" w:rsidR="00577B88" w:rsidRDefault="00577B8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FE63B" w14:textId="77777777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39E4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053A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07A3"/>
    <w:rsid w:val="002616EE"/>
    <w:rsid w:val="00266446"/>
    <w:rsid w:val="00266567"/>
    <w:rsid w:val="00270409"/>
    <w:rsid w:val="00271BA2"/>
    <w:rsid w:val="00272572"/>
    <w:rsid w:val="002729D9"/>
    <w:rsid w:val="00282F2D"/>
    <w:rsid w:val="00283D06"/>
    <w:rsid w:val="00284707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E3B22"/>
    <w:rsid w:val="003F38FD"/>
    <w:rsid w:val="003F52AD"/>
    <w:rsid w:val="003F69B1"/>
    <w:rsid w:val="00402402"/>
    <w:rsid w:val="004038D1"/>
    <w:rsid w:val="00404107"/>
    <w:rsid w:val="004149D0"/>
    <w:rsid w:val="004209EA"/>
    <w:rsid w:val="0042134C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71F40"/>
    <w:rsid w:val="00474F2A"/>
    <w:rsid w:val="0047771D"/>
    <w:rsid w:val="00482BBF"/>
    <w:rsid w:val="00483D33"/>
    <w:rsid w:val="004841EB"/>
    <w:rsid w:val="00484A74"/>
    <w:rsid w:val="00485179"/>
    <w:rsid w:val="00485ED6"/>
    <w:rsid w:val="004917AF"/>
    <w:rsid w:val="00492F57"/>
    <w:rsid w:val="00493B5A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77B88"/>
    <w:rsid w:val="00580E9B"/>
    <w:rsid w:val="00581910"/>
    <w:rsid w:val="0058277B"/>
    <w:rsid w:val="005837DE"/>
    <w:rsid w:val="00590771"/>
    <w:rsid w:val="00593C0C"/>
    <w:rsid w:val="005940FA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1352B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871E5"/>
    <w:rsid w:val="00693412"/>
    <w:rsid w:val="00694EF6"/>
    <w:rsid w:val="00696F5D"/>
    <w:rsid w:val="006A122F"/>
    <w:rsid w:val="006C573A"/>
    <w:rsid w:val="006D0E42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2E7F"/>
    <w:rsid w:val="008531EB"/>
    <w:rsid w:val="008661ED"/>
    <w:rsid w:val="00867214"/>
    <w:rsid w:val="0086787D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C52"/>
    <w:rsid w:val="00884E05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64E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4291C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41D6"/>
    <w:rsid w:val="00D95D38"/>
    <w:rsid w:val="00DA2F0B"/>
    <w:rsid w:val="00DB0A87"/>
    <w:rsid w:val="00DB19F7"/>
    <w:rsid w:val="00DC011D"/>
    <w:rsid w:val="00DC2A61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0F34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25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59EF"/>
    <w:rsid w:val="00F875D1"/>
    <w:rsid w:val="00F8781A"/>
    <w:rsid w:val="00F87A25"/>
    <w:rsid w:val="00F87DC6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5EA988A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3EEB8-6F40-614E-81B9-89E88C8D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 template\3gpp_70.dot</Template>
  <TotalTime>3</TotalTime>
  <Pages>1</Pages>
  <Words>96</Words>
  <Characters>462</Characters>
  <Application>Microsoft Macintosh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553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Antti Immonen</cp:lastModifiedBy>
  <cp:revision>9</cp:revision>
  <cp:lastPrinted>2015-07-13T09:49:00Z</cp:lastPrinted>
  <dcterms:created xsi:type="dcterms:W3CDTF">2017-10-02T18:17:00Z</dcterms:created>
  <dcterms:modified xsi:type="dcterms:W3CDTF">2017-10-02T20:18:00Z</dcterms:modified>
  <cp:category/>
</cp:coreProperties>
</file>